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ED67D" w14:textId="59918233" w:rsidR="00BA00AB" w:rsidRDefault="007C53D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DEKYN</w:t>
      </w:r>
      <w:r>
        <w:rPr>
          <w:rFonts w:cs="Times New Roman"/>
          <w:szCs w:val="24"/>
        </w:rPr>
        <w:t xml:space="preserve">      (fl.1495)</w:t>
      </w:r>
    </w:p>
    <w:p w14:paraId="39ECE628" w14:textId="47808DEE" w:rsidR="007C53D7" w:rsidRDefault="007C53D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Cambridge.</w:t>
      </w:r>
    </w:p>
    <w:p w14:paraId="712C640D" w14:textId="77777777" w:rsidR="007C53D7" w:rsidRDefault="007C53D7" w:rsidP="009139A6">
      <w:pPr>
        <w:pStyle w:val="NoSpacing"/>
        <w:rPr>
          <w:rFonts w:cs="Times New Roman"/>
          <w:szCs w:val="24"/>
        </w:rPr>
      </w:pPr>
    </w:p>
    <w:p w14:paraId="64C00946" w14:textId="77777777" w:rsidR="007C53D7" w:rsidRDefault="007C53D7" w:rsidP="009139A6">
      <w:pPr>
        <w:pStyle w:val="NoSpacing"/>
        <w:rPr>
          <w:rFonts w:cs="Times New Roman"/>
          <w:szCs w:val="24"/>
        </w:rPr>
      </w:pPr>
    </w:p>
    <w:p w14:paraId="05D3079B" w14:textId="54BB2D18" w:rsidR="007C53D7" w:rsidRDefault="007C53D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Oct.1495</w:t>
      </w:r>
      <w:r>
        <w:rPr>
          <w:rFonts w:cs="Times New Roman"/>
          <w:szCs w:val="24"/>
        </w:rPr>
        <w:tab/>
        <w:t>He made his Will.</w:t>
      </w:r>
    </w:p>
    <w:p w14:paraId="2D08A9AC" w14:textId="69D179D0" w:rsidR="007C53D7" w:rsidRDefault="007C53D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PROB 11/10/477)</w:t>
      </w:r>
    </w:p>
    <w:p w14:paraId="0B50B1C9" w14:textId="77777777" w:rsidR="007C53D7" w:rsidRDefault="007C53D7" w:rsidP="009139A6">
      <w:pPr>
        <w:pStyle w:val="NoSpacing"/>
        <w:rPr>
          <w:rFonts w:cs="Times New Roman"/>
          <w:szCs w:val="24"/>
        </w:rPr>
      </w:pPr>
    </w:p>
    <w:p w14:paraId="5763CE02" w14:textId="77777777" w:rsidR="007C53D7" w:rsidRDefault="007C53D7" w:rsidP="009139A6">
      <w:pPr>
        <w:pStyle w:val="NoSpacing"/>
        <w:rPr>
          <w:rFonts w:cs="Times New Roman"/>
          <w:szCs w:val="24"/>
        </w:rPr>
      </w:pPr>
    </w:p>
    <w:p w14:paraId="6295661C" w14:textId="43A1E275" w:rsidR="007C53D7" w:rsidRPr="007C53D7" w:rsidRDefault="007C53D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December 2023</w:t>
      </w:r>
    </w:p>
    <w:sectPr w:rsidR="007C53D7" w:rsidRPr="007C53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A9561" w14:textId="77777777" w:rsidR="007C53D7" w:rsidRDefault="007C53D7" w:rsidP="009139A6">
      <w:r>
        <w:separator/>
      </w:r>
    </w:p>
  </w:endnote>
  <w:endnote w:type="continuationSeparator" w:id="0">
    <w:p w14:paraId="6A27286D" w14:textId="77777777" w:rsidR="007C53D7" w:rsidRDefault="007C53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742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B64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C8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A9B5B" w14:textId="77777777" w:rsidR="007C53D7" w:rsidRDefault="007C53D7" w:rsidP="009139A6">
      <w:r>
        <w:separator/>
      </w:r>
    </w:p>
  </w:footnote>
  <w:footnote w:type="continuationSeparator" w:id="0">
    <w:p w14:paraId="60B1AC17" w14:textId="77777777" w:rsidR="007C53D7" w:rsidRDefault="007C53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3FA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BC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88B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3D7"/>
    <w:rsid w:val="000666E0"/>
    <w:rsid w:val="002510B7"/>
    <w:rsid w:val="005C130B"/>
    <w:rsid w:val="007C53D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6A113"/>
  <w15:chartTrackingRefBased/>
  <w15:docId w15:val="{92D37E12-A563-496D-9AB0-26E03459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2023-12-13T21:57:00Z</dcterms:created>
  <dcterms:modified xsi:type="dcterms:W3CDTF">2023-12-13T22:00:00Z</dcterms:modified>
</cp:coreProperties>
</file>